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4B5" w:rsidRPr="003157C3" w:rsidRDefault="003157C3" w:rsidP="00EB7E06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Name ________________________________</w:t>
      </w:r>
      <w:r w:rsidRPr="003157C3">
        <w:rPr>
          <w:rFonts w:cs="Times New Roman"/>
        </w:rPr>
        <w:tab/>
      </w:r>
      <w:r w:rsidRPr="003157C3">
        <w:rPr>
          <w:rFonts w:cs="Times New Roman"/>
        </w:rPr>
        <w:tab/>
      </w:r>
      <w:r w:rsidRPr="003157C3">
        <w:rPr>
          <w:rFonts w:cs="Times New Roman"/>
        </w:rPr>
        <w:tab/>
      </w:r>
      <w:r w:rsidRPr="003157C3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3157C3">
        <w:rPr>
          <w:rFonts w:cs="Times New Roman"/>
        </w:rPr>
        <w:t>Period ________</w:t>
      </w:r>
    </w:p>
    <w:p w:rsidR="002C44B5" w:rsidRPr="003157C3" w:rsidRDefault="002C44B5" w:rsidP="00EB7E06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AP Psychology</w:t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</w:r>
      <w:r w:rsidR="003157C3">
        <w:rPr>
          <w:rFonts w:cs="Times New Roman"/>
        </w:rPr>
        <w:tab/>
        <w:t>Final Prep</w:t>
      </w:r>
    </w:p>
    <w:p w:rsidR="002C44B5" w:rsidRPr="003157C3" w:rsidRDefault="002C44B5" w:rsidP="00EB7E06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Pr="003157C3" w:rsidRDefault="003157C3" w:rsidP="003157C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</w:rPr>
      </w:pPr>
      <w:r w:rsidRPr="003157C3">
        <w:rPr>
          <w:rFonts w:cs="Times New Roman"/>
        </w:rPr>
        <w:t>World Famous Cookie Review</w:t>
      </w:r>
    </w:p>
    <w:p w:rsidR="009415ED" w:rsidRPr="003157C3" w:rsidRDefault="009415ED" w:rsidP="00EB7E06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B7E06" w:rsidRPr="003157C3" w:rsidRDefault="00EB7E06" w:rsidP="00EB7E06">
      <w:pPr>
        <w:autoSpaceDE w:val="0"/>
        <w:autoSpaceDN w:val="0"/>
        <w:adjustRightInd w:val="0"/>
        <w:spacing w:after="0" w:line="240" w:lineRule="auto"/>
        <w:rPr>
          <w:rFonts w:cs="Times New Roman"/>
          <w:i/>
        </w:rPr>
      </w:pPr>
      <w:r w:rsidRPr="003157C3">
        <w:rPr>
          <w:rFonts w:cs="Times New Roman"/>
          <w:i/>
        </w:rPr>
        <w:t xml:space="preserve">Answer ALL the questions. </w:t>
      </w:r>
      <w:r w:rsidR="003157C3" w:rsidRPr="003157C3">
        <w:rPr>
          <w:rFonts w:cs="Times New Roman"/>
          <w:i/>
        </w:rPr>
        <w:t>Imagine there is a cookie on your desk while you complete the following questions….answer the questions tonight and you will receive a cookie during class tomorrow.</w:t>
      </w:r>
    </w:p>
    <w:p w:rsidR="002C44B5" w:rsidRPr="003157C3" w:rsidRDefault="002C44B5" w:rsidP="00EB7E06">
      <w:pPr>
        <w:autoSpaceDE w:val="0"/>
        <w:autoSpaceDN w:val="0"/>
        <w:adjustRightInd w:val="0"/>
        <w:spacing w:after="0" w:line="240" w:lineRule="auto"/>
        <w:rPr>
          <w:rFonts w:cs="Times New Roman"/>
          <w:i/>
        </w:rPr>
      </w:pPr>
    </w:p>
    <w:p w:rsidR="003157C3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What, in the process of vision, is responsible for seeing the colors on your</w:t>
      </w:r>
      <w:r w:rsidR="0041411A" w:rsidRPr="003157C3">
        <w:rPr>
          <w:rFonts w:cs="Times New Roman"/>
        </w:rPr>
        <w:t xml:space="preserve">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? Where </w:t>
      </w:r>
      <w:proofErr w:type="gramStart"/>
      <w:r w:rsidRPr="003157C3">
        <w:rPr>
          <w:rFonts w:cs="Times New Roman"/>
        </w:rPr>
        <w:t>are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t</w:t>
      </w:r>
      <w:r w:rsidR="002C44B5" w:rsidRPr="003157C3">
        <w:rPr>
          <w:rFonts w:cs="Times New Roman"/>
        </w:rPr>
        <w:t>hese cells</w:t>
      </w:r>
      <w:proofErr w:type="gramEnd"/>
      <w:r w:rsidR="002C44B5" w:rsidRPr="003157C3">
        <w:rPr>
          <w:rFonts w:cs="Times New Roman"/>
        </w:rPr>
        <w:t xml:space="preserve"> primarily located in the retina</w:t>
      </w:r>
      <w:r w:rsidRPr="003157C3">
        <w:rPr>
          <w:rFonts w:cs="Times New Roman"/>
        </w:rPr>
        <w:t>?</w:t>
      </w:r>
      <w:r w:rsidR="009415ED" w:rsidRPr="003157C3">
        <w:rPr>
          <w:rFonts w:cs="Times New Roman"/>
        </w:rPr>
        <w:t xml:space="preserve">  </w:t>
      </w:r>
      <w:r w:rsidRPr="003157C3">
        <w:rPr>
          <w:rFonts w:cs="Times New Roman"/>
        </w:rPr>
        <w:t>This visual information t</w:t>
      </w:r>
      <w:r w:rsidR="002C44B5" w:rsidRPr="003157C3">
        <w:rPr>
          <w:rFonts w:cs="Times New Roman"/>
        </w:rPr>
        <w:t>hen travels through</w:t>
      </w:r>
      <w:r w:rsidR="003157C3" w:rsidRPr="003157C3">
        <w:rPr>
          <w:rFonts w:cs="Times New Roman"/>
        </w:rPr>
        <w:t xml:space="preserve"> </w:t>
      </w:r>
      <w:r w:rsidR="002C44B5" w:rsidRPr="003157C3">
        <w:rPr>
          <w:rFonts w:cs="Times New Roman"/>
        </w:rPr>
        <w:t>the ____</w:t>
      </w:r>
      <w:r w:rsidRPr="003157C3">
        <w:rPr>
          <w:rFonts w:cs="Times New Roman"/>
        </w:rPr>
        <w:t>_ nerve to</w:t>
      </w:r>
      <w:r w:rsidR="0041411A" w:rsidRPr="003157C3">
        <w:rPr>
          <w:rFonts w:cs="Times New Roman"/>
        </w:rPr>
        <w:t xml:space="preserve"> the </w:t>
      </w:r>
      <w:r w:rsidR="002C44B5" w:rsidRPr="003157C3">
        <w:rPr>
          <w:rFonts w:cs="Times New Roman"/>
        </w:rPr>
        <w:t>_____ cortex/ _</w:t>
      </w:r>
      <w:r w:rsidRPr="003157C3">
        <w:rPr>
          <w:rFonts w:cs="Times New Roman"/>
        </w:rPr>
        <w:t>____ lobe.</w:t>
      </w:r>
    </w:p>
    <w:p w:rsidR="00FC7939" w:rsidRDefault="00FC7939" w:rsidP="00FC7939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What part of your brain (limbic system) is related to hunger/satiety?</w:t>
      </w:r>
    </w:p>
    <w:p w:rsid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2953BE" w:rsidRPr="00FC7939" w:rsidRDefault="002953BE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What gland </w:t>
      </w:r>
      <w:r w:rsidR="00735E65" w:rsidRPr="003157C3">
        <w:rPr>
          <w:rFonts w:cs="Times New Roman"/>
        </w:rPr>
        <w:t>is directly controlled by</w:t>
      </w:r>
      <w:r w:rsidRPr="003157C3">
        <w:rPr>
          <w:rFonts w:cs="Times New Roman"/>
        </w:rPr>
        <w:t xml:space="preserve"> this part of your brain (in above question)?</w:t>
      </w:r>
    </w:p>
    <w:p w:rsid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What is the relay center in your brain called?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Does the scent of the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go through this system? Explain briefly.</w:t>
      </w:r>
    </w:p>
    <w:p w:rsid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2953BE" w:rsidRPr="00FC7939" w:rsidRDefault="002953BE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There is another important thing about the decorating colors of frosting</w:t>
      </w:r>
      <w:r w:rsidR="0041411A" w:rsidRPr="003157C3">
        <w:rPr>
          <w:rFonts w:cs="Times New Roman"/>
        </w:rPr>
        <w:t xml:space="preserve"> that you see</w:t>
      </w:r>
      <w:r w:rsidR="009415ED" w:rsidRPr="003157C3">
        <w:rPr>
          <w:rFonts w:cs="Times New Roman"/>
        </w:rPr>
        <w:t xml:space="preserve"> </w:t>
      </w:r>
      <w:r w:rsidR="0041411A" w:rsidRPr="003157C3">
        <w:rPr>
          <w:rFonts w:cs="Times New Roman"/>
        </w:rPr>
        <w:t>on your</w:t>
      </w:r>
      <w:r w:rsidR="003157C3" w:rsidRPr="003157C3">
        <w:rPr>
          <w:rFonts w:cs="Times New Roman"/>
        </w:rPr>
        <w:t xml:space="preserve"> cookie</w:t>
      </w:r>
      <w:r w:rsidR="0041411A" w:rsidRPr="003157C3">
        <w:rPr>
          <w:rFonts w:cs="Times New Roman"/>
        </w:rPr>
        <w:t>. What are the two theories of color</w:t>
      </w:r>
      <w:r w:rsidRPr="003157C3">
        <w:rPr>
          <w:rFonts w:cs="Times New Roman"/>
        </w:rPr>
        <w:t xml:space="preserve"> </w:t>
      </w:r>
      <w:r w:rsidR="0041411A" w:rsidRPr="003157C3">
        <w:rPr>
          <w:rFonts w:cs="Times New Roman"/>
        </w:rPr>
        <w:t xml:space="preserve">vision </w:t>
      </w:r>
      <w:r w:rsidRPr="003157C3">
        <w:rPr>
          <w:rFonts w:cs="Times New Roman"/>
        </w:rPr>
        <w:t>called?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2C3253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If you eat your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>, but don’t gain any weight after ingesting all those calories, what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might that indicate?  Identify 2 different factors involved.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Sitting here with a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on your desk that you aren’t supposed to eat</w:t>
      </w:r>
      <w:r w:rsidR="0041411A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may</w:t>
      </w:r>
      <w:r w:rsidR="00A54753" w:rsidRPr="003157C3">
        <w:rPr>
          <w:rFonts w:cs="Times New Roman"/>
        </w:rPr>
        <w:t xml:space="preserve"> remind you</w:t>
      </w:r>
      <w:r w:rsidR="003157C3" w:rsidRPr="003157C3">
        <w:rPr>
          <w:rFonts w:cs="Times New Roman"/>
        </w:rPr>
        <w:t xml:space="preserve"> </w:t>
      </w:r>
      <w:r w:rsidR="00A54753" w:rsidRPr="003157C3">
        <w:rPr>
          <w:rFonts w:cs="Times New Roman"/>
        </w:rPr>
        <w:t xml:space="preserve">about an aspect of </w:t>
      </w:r>
      <w:r w:rsidR="009415ED" w:rsidRPr="003157C3">
        <w:rPr>
          <w:rFonts w:cs="Times New Roman"/>
        </w:rPr>
        <w:t>development that</w:t>
      </w:r>
      <w:r w:rsidR="00A54753" w:rsidRPr="003157C3">
        <w:rPr>
          <w:rFonts w:cs="Times New Roman"/>
        </w:rPr>
        <w:t xml:space="preserve"> typically develops in adolescence.  What is it?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9415ED" w:rsidRPr="003157C3" w:rsidRDefault="002C44B5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Once</w:t>
      </w:r>
      <w:r w:rsidR="00EB7E06" w:rsidRPr="003157C3">
        <w:rPr>
          <w:rFonts w:cs="Times New Roman"/>
        </w:rPr>
        <w:t xml:space="preserve"> the </w:t>
      </w:r>
      <w:r w:rsidR="003157C3" w:rsidRPr="003157C3">
        <w:rPr>
          <w:rFonts w:cs="Times New Roman"/>
        </w:rPr>
        <w:t>cookie</w:t>
      </w:r>
      <w:r w:rsidR="00EB7E06" w:rsidRPr="003157C3">
        <w:rPr>
          <w:rFonts w:cs="Times New Roman"/>
        </w:rPr>
        <w:t xml:space="preserve"> has been sitting</w:t>
      </w:r>
      <w:r w:rsidRPr="003157C3">
        <w:rPr>
          <w:rFonts w:cs="Times New Roman"/>
        </w:rPr>
        <w:t xml:space="preserve"> on your desk a few minutes, </w:t>
      </w:r>
      <w:r w:rsidR="00EB7E06" w:rsidRPr="003157C3">
        <w:rPr>
          <w:rFonts w:cs="Times New Roman"/>
        </w:rPr>
        <w:t>you no</w:t>
      </w:r>
      <w:r w:rsidR="00A5475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longer really notice it.</w:t>
      </w:r>
    </w:p>
    <w:p w:rsidR="003157C3" w:rsidRDefault="002C44B5" w:rsidP="003157C3">
      <w:pPr>
        <w:autoSpaceDE w:val="0"/>
        <w:autoSpaceDN w:val="0"/>
        <w:adjustRightInd w:val="0"/>
        <w:spacing w:after="0" w:line="240" w:lineRule="auto"/>
        <w:ind w:firstLine="720"/>
        <w:rPr>
          <w:rFonts w:cs="Times New Roman"/>
        </w:rPr>
      </w:pPr>
      <w:r w:rsidRPr="003157C3">
        <w:rPr>
          <w:rFonts w:cs="Times New Roman"/>
        </w:rPr>
        <w:t>W</w:t>
      </w:r>
      <w:r w:rsidR="00EB7E06" w:rsidRPr="003157C3">
        <w:rPr>
          <w:rFonts w:cs="Times New Roman"/>
        </w:rPr>
        <w:t>hat is this</w:t>
      </w:r>
      <w:r w:rsidR="00A54753" w:rsidRPr="003157C3">
        <w:rPr>
          <w:rFonts w:cs="Times New Roman"/>
        </w:rPr>
        <w:t xml:space="preserve"> </w:t>
      </w:r>
      <w:r w:rsidR="00EB7E06" w:rsidRPr="003157C3">
        <w:rPr>
          <w:rFonts w:cs="Times New Roman"/>
        </w:rPr>
        <w:t>call</w:t>
      </w:r>
      <w:r w:rsidR="003533F8" w:rsidRPr="003157C3">
        <w:rPr>
          <w:rFonts w:cs="Times New Roman"/>
        </w:rPr>
        <w:t>ed?</w:t>
      </w:r>
    </w:p>
    <w:p w:rsidR="00FC7939" w:rsidRDefault="00FC7939" w:rsidP="003157C3">
      <w:pPr>
        <w:autoSpaceDE w:val="0"/>
        <w:autoSpaceDN w:val="0"/>
        <w:adjustRightInd w:val="0"/>
        <w:spacing w:after="0" w:line="240" w:lineRule="auto"/>
        <w:ind w:firstLine="720"/>
        <w:rPr>
          <w:rFonts w:cs="Times New Roman"/>
        </w:rPr>
      </w:pPr>
    </w:p>
    <w:p w:rsidR="00735E65" w:rsidRDefault="00735E65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What level of moral development have you attained (at the very least) if you reason that you</w:t>
      </w:r>
      <w:r w:rsidR="003157C3" w:rsidRPr="003157C3">
        <w:rPr>
          <w:rFonts w:cs="Times New Roman"/>
        </w:rPr>
        <w:t xml:space="preserve"> have to obey </w:t>
      </w:r>
      <w:r w:rsidRPr="003157C3">
        <w:rPr>
          <w:rFonts w:cs="Times New Roman"/>
        </w:rPr>
        <w:t xml:space="preserve">the guidelines for this assignment? </w:t>
      </w:r>
    </w:p>
    <w:p w:rsidR="00FC7939" w:rsidRPr="003157C3" w:rsidRDefault="00FC7939" w:rsidP="00FC7939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4C5A8F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If your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had </w:t>
      </w:r>
      <w:r w:rsidR="00762CD7" w:rsidRPr="003157C3">
        <w:rPr>
          <w:rFonts w:cs="Times New Roman"/>
        </w:rPr>
        <w:t>addictive properties (for instance, if it had cocaine in it - how better to</w:t>
      </w:r>
      <w:r w:rsidR="003157C3" w:rsidRPr="003157C3">
        <w:rPr>
          <w:rFonts w:cs="Times New Roman"/>
        </w:rPr>
        <w:t xml:space="preserve"> </w:t>
      </w:r>
      <w:r w:rsidR="00762CD7" w:rsidRPr="003157C3">
        <w:rPr>
          <w:rFonts w:cs="Times New Roman"/>
        </w:rPr>
        <w:t>get people to keep eating them, if you run a bakery?), what would happen after you ate</w:t>
      </w:r>
      <w:r w:rsidR="003157C3" w:rsidRPr="003157C3">
        <w:rPr>
          <w:rFonts w:cs="Times New Roman"/>
        </w:rPr>
        <w:t xml:space="preserve"> </w:t>
      </w:r>
      <w:r w:rsidR="009A6FCE" w:rsidRPr="003157C3">
        <w:rPr>
          <w:rFonts w:cs="Times New Roman"/>
        </w:rPr>
        <w:t>several</w:t>
      </w:r>
      <w:r w:rsidR="00762CD7" w:rsidRPr="003157C3">
        <w:rPr>
          <w:rFonts w:cs="Times New Roman"/>
        </w:rPr>
        <w:t xml:space="preserve"> and then didn’t have any more?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762CD7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What would the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>/cocaine be doing in your body at the cellular level?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BA5204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If someone drops a cloth over your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(not damaging it or even messing up the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 xml:space="preserve">frosting) and you still realize that you have a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– that it is only hidden, then you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have mastered the cognitive task of ________.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Assume for a moment that you are watching someone else eat his/her</w:t>
      </w:r>
      <w:r w:rsidR="00A54753" w:rsidRPr="003157C3">
        <w:rPr>
          <w:rFonts w:cs="Times New Roman"/>
        </w:rPr>
        <w:t xml:space="preserve">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>. What neurons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would be firing as your empathic self is “in tune”</w:t>
      </w:r>
      <w:r w:rsidR="00A5475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with their experienc</w:t>
      </w:r>
      <w:r w:rsidR="003533F8" w:rsidRPr="003157C3">
        <w:rPr>
          <w:rFonts w:cs="Times New Roman"/>
        </w:rPr>
        <w:t>e?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The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eater bites his tongue. What is the name of one useful</w:t>
      </w:r>
      <w:r w:rsidR="00A54753" w:rsidRPr="003157C3">
        <w:rPr>
          <w:rFonts w:cs="Times New Roman"/>
        </w:rPr>
        <w:t xml:space="preserve"> </w:t>
      </w:r>
      <w:r w:rsidR="003533F8" w:rsidRPr="003157C3">
        <w:rPr>
          <w:rFonts w:cs="Times New Roman"/>
        </w:rPr>
        <w:t>model of pain control?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What if the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eater had a cold? Would the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taste</w:t>
      </w:r>
      <w:r w:rsidR="00A54753" w:rsidRPr="003157C3">
        <w:rPr>
          <w:rFonts w:cs="Times New Roman"/>
        </w:rPr>
        <w:t xml:space="preserve"> </w:t>
      </w:r>
      <w:r w:rsidR="003533F8" w:rsidRPr="003157C3">
        <w:rPr>
          <w:rFonts w:cs="Times New Roman"/>
        </w:rPr>
        <w:t>different? How?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lastRenderedPageBreak/>
        <w:t>Consider Freudian theory. Which part of you just wants to eat the cake</w:t>
      </w:r>
      <w:r w:rsidR="003533F8" w:rsidRPr="003157C3">
        <w:rPr>
          <w:rFonts w:cs="Times New Roman"/>
        </w:rPr>
        <w:t xml:space="preserve"> NOW?</w:t>
      </w:r>
      <w:r w:rsidR="002C44B5" w:rsidRPr="003157C3">
        <w:rPr>
          <w:rFonts w:cs="Times New Roman"/>
        </w:rPr>
        <w:t xml:space="preserve">  Which part</w:t>
      </w:r>
      <w:r w:rsidR="003157C3" w:rsidRPr="003157C3">
        <w:rPr>
          <w:rFonts w:cs="Times New Roman"/>
        </w:rPr>
        <w:t xml:space="preserve"> </w:t>
      </w:r>
      <w:r w:rsidR="002C44B5" w:rsidRPr="003157C3">
        <w:rPr>
          <w:rFonts w:cs="Times New Roman"/>
        </w:rPr>
        <w:t>resists eating it now?  Which part tells you it’s not right to break the rules?</w:t>
      </w:r>
    </w:p>
    <w:p w:rsidR="002953BE" w:rsidRPr="002953BE" w:rsidRDefault="002953BE" w:rsidP="002953BE">
      <w:pPr>
        <w:pStyle w:val="ListParagraph"/>
        <w:rPr>
          <w:rFonts w:cs="Times New Roman"/>
        </w:rPr>
      </w:pPr>
    </w:p>
    <w:p w:rsidR="002953BE" w:rsidRDefault="002953BE" w:rsidP="002953BE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BA5204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If you have a choice between a warm, soft blanket and pillow to curl up with on a couch, or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 xml:space="preserve">a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and you choose the blanket/pillow/couch, you are opting for ______</w:t>
      </w:r>
      <w:r w:rsidR="002953BE">
        <w:rPr>
          <w:rFonts w:cs="Times New Roman"/>
        </w:rPr>
        <w:t>________</w:t>
      </w:r>
      <w:r w:rsidRPr="003157C3">
        <w:rPr>
          <w:rFonts w:cs="Times New Roman"/>
        </w:rPr>
        <w:t xml:space="preserve"> which is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an example of the research done by whom?</w:t>
      </w:r>
    </w:p>
    <w:p w:rsidR="00FC7939" w:rsidRDefault="00FC7939" w:rsidP="00FC7939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What “school” of therapist might say, “I hear you saying you are annoyed</w:t>
      </w:r>
      <w:r w:rsidR="003533F8" w:rsidRPr="003157C3">
        <w:rPr>
          <w:rFonts w:cs="Times New Roman"/>
        </w:rPr>
        <w:t xml:space="preserve"> </w:t>
      </w:r>
      <w:r w:rsidR="002C44B5" w:rsidRPr="003157C3">
        <w:rPr>
          <w:rFonts w:cs="Times New Roman"/>
        </w:rPr>
        <w:t>that you have to do</w:t>
      </w:r>
      <w:r w:rsidR="003157C3" w:rsidRPr="003157C3">
        <w:rPr>
          <w:rFonts w:cs="Times New Roman"/>
        </w:rPr>
        <w:t xml:space="preserve"> </w:t>
      </w:r>
      <w:r w:rsidR="002C44B5" w:rsidRPr="003157C3">
        <w:rPr>
          <w:rFonts w:cs="Times New Roman"/>
        </w:rPr>
        <w:t>this assignment</w:t>
      </w:r>
      <w:r w:rsidRPr="003157C3">
        <w:rPr>
          <w:rFonts w:cs="Times New Roman"/>
        </w:rPr>
        <w:t xml:space="preserve"> before you can eat your</w:t>
      </w:r>
      <w:r w:rsidR="003533F8" w:rsidRPr="003157C3">
        <w:rPr>
          <w:rFonts w:cs="Times New Roman"/>
        </w:rPr>
        <w:t xml:space="preserve"> </w:t>
      </w:r>
      <w:r w:rsidR="003157C3" w:rsidRPr="003157C3">
        <w:rPr>
          <w:rFonts w:cs="Times New Roman"/>
        </w:rPr>
        <w:t>cookie</w:t>
      </w:r>
      <w:r w:rsidR="009415ED" w:rsidRPr="003157C3">
        <w:rPr>
          <w:rFonts w:cs="Times New Roman"/>
        </w:rPr>
        <w:t>?</w:t>
      </w:r>
      <w:r w:rsidRPr="003157C3">
        <w:rPr>
          <w:rFonts w:cs="Times New Roman"/>
        </w:rPr>
        <w:t xml:space="preserve"> That sounds like it’s frustrating for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you</w:t>
      </w:r>
      <w:r w:rsidR="003533F8" w:rsidRPr="003157C3">
        <w:rPr>
          <w:rFonts w:cs="Times New Roman"/>
        </w:rPr>
        <w:t>.”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What if you had a longstanding fear of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s... only </w:t>
      </w:r>
      <w:proofErr w:type="gramStart"/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>s ....</w:t>
      </w:r>
      <w:proofErr w:type="gramEnd"/>
      <w:r w:rsidRPr="003157C3">
        <w:rPr>
          <w:rFonts w:cs="Times New Roman"/>
        </w:rPr>
        <w:t xml:space="preserve"> </w:t>
      </w:r>
      <w:proofErr w:type="gramStart"/>
      <w:r w:rsidRPr="003157C3">
        <w:rPr>
          <w:rFonts w:cs="Times New Roman"/>
        </w:rPr>
        <w:t>which</w:t>
      </w:r>
      <w:proofErr w:type="gramEnd"/>
      <w:r w:rsidR="003533F8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interferes with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your social and/or occupa</w:t>
      </w:r>
      <w:r w:rsidR="003533F8" w:rsidRPr="003157C3">
        <w:rPr>
          <w:rFonts w:cs="Times New Roman"/>
        </w:rPr>
        <w:t>tional functioning (I know – just imagine</w:t>
      </w:r>
      <w:r w:rsidRPr="003157C3">
        <w:rPr>
          <w:rFonts w:cs="Times New Roman"/>
        </w:rPr>
        <w:t>).</w:t>
      </w:r>
      <w:r w:rsidR="003533F8" w:rsidRPr="003157C3">
        <w:rPr>
          <w:rFonts w:cs="Times New Roman"/>
        </w:rPr>
        <w:t xml:space="preserve">  </w:t>
      </w:r>
      <w:r w:rsidRPr="003157C3">
        <w:rPr>
          <w:rFonts w:cs="Times New Roman"/>
        </w:rPr>
        <w:t>What disorder do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you lik</w:t>
      </w:r>
      <w:r w:rsidR="003533F8" w:rsidRPr="003157C3">
        <w:rPr>
          <w:rFonts w:cs="Times New Roman"/>
        </w:rPr>
        <w:t xml:space="preserve">ely have?  </w:t>
      </w:r>
      <w:r w:rsidRPr="003157C3">
        <w:rPr>
          <w:rFonts w:cs="Times New Roman"/>
        </w:rPr>
        <w:t>How would you go</w:t>
      </w:r>
      <w:r w:rsidR="003533F8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about treatment?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157C3" w:rsidRDefault="00EB7E06" w:rsidP="003157C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>You are thinking, “</w:t>
      </w:r>
      <w:r w:rsidR="009415ED" w:rsidRPr="003157C3">
        <w:rPr>
          <w:rFonts w:cs="Times New Roman"/>
        </w:rPr>
        <w:t>This</w:t>
      </w:r>
      <w:r w:rsidRPr="003157C3">
        <w:rPr>
          <w:rFonts w:cs="Times New Roman"/>
        </w:rPr>
        <w:t xml:space="preserve"> is the most beautiful</w:t>
      </w:r>
      <w:r w:rsidR="002953BE">
        <w:rPr>
          <w:rFonts w:cs="Times New Roman"/>
        </w:rPr>
        <w:t>,</w:t>
      </w:r>
      <w:r w:rsidRPr="003157C3">
        <w:rPr>
          <w:rFonts w:cs="Times New Roman"/>
        </w:rPr>
        <w:t xml:space="preserve"> best, most delicious looking</w:t>
      </w:r>
      <w:r w:rsidR="003533F8" w:rsidRPr="003157C3">
        <w:rPr>
          <w:rFonts w:cs="Times New Roman"/>
        </w:rPr>
        <w:t xml:space="preserve"> </w:t>
      </w:r>
      <w:r w:rsidR="003157C3" w:rsidRPr="003157C3">
        <w:rPr>
          <w:rFonts w:cs="Times New Roman"/>
        </w:rPr>
        <w:t>cookie</w:t>
      </w:r>
      <w:r w:rsidRPr="003157C3">
        <w:rPr>
          <w:rFonts w:cs="Times New Roman"/>
        </w:rPr>
        <w:t xml:space="preserve"> in the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entire world. If I can’t eat this right now, my head is going</w:t>
      </w:r>
      <w:r w:rsidR="003533F8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to explode!!!” What type of</w:t>
      </w:r>
      <w:r w:rsidR="003157C3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therapist might ask you to consider the</w:t>
      </w:r>
      <w:r w:rsidR="003533F8" w:rsidRPr="003157C3">
        <w:rPr>
          <w:rFonts w:cs="Times New Roman"/>
        </w:rPr>
        <w:t xml:space="preserve"> </w:t>
      </w:r>
      <w:r w:rsidRPr="003157C3">
        <w:rPr>
          <w:rFonts w:cs="Times New Roman"/>
        </w:rPr>
        <w:t>likelihood of that out</w:t>
      </w:r>
      <w:r w:rsidR="003533F8" w:rsidRPr="003157C3">
        <w:rPr>
          <w:rFonts w:cs="Times New Roman"/>
        </w:rPr>
        <w:t>come?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9415ED" w:rsidRPr="003157C3" w:rsidRDefault="003157C3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157C3">
        <w:rPr>
          <w:rFonts w:cs="Times New Roman"/>
        </w:rPr>
        <w:t xml:space="preserve"> </w:t>
      </w:r>
      <w:r w:rsidR="00735E65" w:rsidRPr="003157C3">
        <w:rPr>
          <w:rFonts w:cs="Times New Roman"/>
        </w:rPr>
        <w:t xml:space="preserve">If you are able to eat the </w:t>
      </w:r>
      <w:r w:rsidRPr="003157C3">
        <w:rPr>
          <w:rFonts w:cs="Times New Roman"/>
        </w:rPr>
        <w:t>cookie</w:t>
      </w:r>
      <w:r w:rsidR="00735E65" w:rsidRPr="003157C3">
        <w:rPr>
          <w:rFonts w:cs="Times New Roman"/>
        </w:rPr>
        <w:t xml:space="preserve"> in class</w:t>
      </w:r>
      <w:r w:rsidR="003E11A3" w:rsidRPr="003157C3">
        <w:rPr>
          <w:rFonts w:cs="Times New Roman"/>
        </w:rPr>
        <w:t>, with other people around</w:t>
      </w:r>
      <w:r w:rsidR="00735E65" w:rsidRPr="003157C3">
        <w:rPr>
          <w:rFonts w:cs="Times New Roman"/>
        </w:rPr>
        <w:t>, with significantly less</w:t>
      </w:r>
      <w:r w:rsidRPr="003157C3">
        <w:rPr>
          <w:rFonts w:cs="Times New Roman"/>
        </w:rPr>
        <w:t xml:space="preserve"> </w:t>
      </w:r>
      <w:r w:rsidR="00735E65" w:rsidRPr="003157C3">
        <w:rPr>
          <w:rFonts w:cs="Times New Roman"/>
        </w:rPr>
        <w:t>mess than usual, what might be the reason?</w:t>
      </w:r>
      <w:r w:rsidR="003E11A3" w:rsidRPr="003157C3">
        <w:rPr>
          <w:rFonts w:cs="Times New Roman"/>
        </w:rPr>
        <w:t xml:space="preserve"> If you are completely overcome by the amazing taste of the </w:t>
      </w:r>
      <w:r w:rsidRPr="003157C3">
        <w:rPr>
          <w:rFonts w:cs="Times New Roman"/>
        </w:rPr>
        <w:t>cookie</w:t>
      </w:r>
      <w:r w:rsidR="003E11A3" w:rsidRPr="003157C3">
        <w:rPr>
          <w:rFonts w:cs="Times New Roman"/>
        </w:rPr>
        <w:t xml:space="preserve"> and cannot find the</w:t>
      </w:r>
    </w:p>
    <w:p w:rsidR="00FC7939" w:rsidRDefault="003E11A3" w:rsidP="003157C3">
      <w:pPr>
        <w:autoSpaceDE w:val="0"/>
        <w:autoSpaceDN w:val="0"/>
        <w:adjustRightInd w:val="0"/>
        <w:spacing w:after="0" w:line="240" w:lineRule="auto"/>
        <w:ind w:firstLine="720"/>
        <w:rPr>
          <w:rFonts w:cs="Times New Roman"/>
        </w:rPr>
      </w:pPr>
      <w:proofErr w:type="gramStart"/>
      <w:r w:rsidRPr="003157C3">
        <w:rPr>
          <w:rFonts w:cs="Times New Roman"/>
        </w:rPr>
        <w:t>words</w:t>
      </w:r>
      <w:proofErr w:type="gramEnd"/>
      <w:r w:rsidRPr="003157C3">
        <w:rPr>
          <w:rFonts w:cs="Times New Roman"/>
        </w:rPr>
        <w:t xml:space="preserve"> to describe it</w:t>
      </w:r>
      <w:r w:rsidR="009415ED" w:rsidRPr="003157C3">
        <w:rPr>
          <w:rFonts w:cs="Times New Roman"/>
        </w:rPr>
        <w:t>, mumbling</w:t>
      </w:r>
      <w:r w:rsidRPr="003157C3">
        <w:rPr>
          <w:rFonts w:cs="Times New Roman"/>
        </w:rPr>
        <w:t xml:space="preserve"> the same words over and over, what specific part of your</w:t>
      </w:r>
      <w:r w:rsidR="003157C3">
        <w:rPr>
          <w:rFonts w:cs="Times New Roman"/>
        </w:rPr>
        <w:t xml:space="preserve"> brain is failing you? </w:t>
      </w:r>
    </w:p>
    <w:p w:rsidR="00FC7939" w:rsidRDefault="00FC7939" w:rsidP="003157C3">
      <w:pPr>
        <w:autoSpaceDE w:val="0"/>
        <w:autoSpaceDN w:val="0"/>
        <w:adjustRightInd w:val="0"/>
        <w:spacing w:after="0" w:line="240" w:lineRule="auto"/>
        <w:ind w:firstLine="720"/>
        <w:rPr>
          <w:rFonts w:cs="Times New Roman"/>
        </w:rPr>
      </w:pPr>
    </w:p>
    <w:p w:rsidR="00FC7939" w:rsidRDefault="00EB7E06" w:rsidP="00FC79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>Write each of the phonemes i</w:t>
      </w:r>
      <w:r w:rsidR="003533F8" w:rsidRPr="00FC7939">
        <w:rPr>
          <w:rFonts w:cs="Times New Roman"/>
        </w:rPr>
        <w:t>n the word “</w:t>
      </w:r>
      <w:r w:rsidR="003157C3" w:rsidRPr="00FC7939">
        <w:rPr>
          <w:rFonts w:cs="Times New Roman"/>
        </w:rPr>
        <w:t>cookie</w:t>
      </w:r>
      <w:r w:rsidR="003533F8" w:rsidRPr="00FC7939">
        <w:rPr>
          <w:rFonts w:cs="Times New Roman"/>
        </w:rPr>
        <w:t>.”</w:t>
      </w:r>
      <w:r w:rsidR="002953BE">
        <w:rPr>
          <w:rFonts w:cs="Times New Roman"/>
        </w:rPr>
        <w:t xml:space="preserve">  How many morphemes in “cookies”?</w:t>
      </w:r>
    </w:p>
    <w:p w:rsidR="00FC7939" w:rsidRDefault="00FC7939" w:rsidP="00FC7939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FC7939" w:rsidRDefault="00735E65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If you watch someone else eat their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in an unusual manner and decide to do the same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yourself, and are successfully able to recreate their eating style after watching them, you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have used what method of learning?</w:t>
      </w:r>
    </w:p>
    <w:p w:rsidR="00FC7939" w:rsidRPr="00FC7939" w:rsidRDefault="00FC7939" w:rsidP="00FC7939">
      <w:pPr>
        <w:pStyle w:val="ListParagraph"/>
        <w:rPr>
          <w:rFonts w:cs="Times New Roman"/>
        </w:rPr>
      </w:pPr>
    </w:p>
    <w:p w:rsidR="00EB7E06" w:rsidRPr="00FC7939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>What disorder are you showing some symptoms of if you:</w:t>
      </w:r>
    </w:p>
    <w:p w:rsidR="00FC7939" w:rsidRDefault="00EB7E06" w:rsidP="00FC79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Peel the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. 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Sweep crumbs off desk.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 Take tiny bites in an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exact circle around the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edge. 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Sweep crumbs off desk.</w:t>
      </w:r>
      <w:r w:rsidR="003533F8" w:rsidRPr="00FC7939">
        <w:rPr>
          <w:rFonts w:cs="Times New Roman"/>
        </w:rPr>
        <w:t xml:space="preserve">  </w:t>
      </w:r>
      <w:r w:rsidRPr="00FC7939">
        <w:rPr>
          <w:rFonts w:cs="Times New Roman"/>
        </w:rPr>
        <w:t>Tiny bites again another concentric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circle.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 Sweep.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 Repeat 9X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more.</w:t>
      </w:r>
    </w:p>
    <w:p w:rsidR="00FC7939" w:rsidRDefault="00FC7939" w:rsidP="00FC793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 New Roman"/>
        </w:rPr>
      </w:pPr>
    </w:p>
    <w:p w:rsidR="00FC7939" w:rsidRDefault="00EB7E06" w:rsidP="00FC79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You eat 15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>s in a 2-hour period and feel sad, frustrated, and</w:t>
      </w:r>
      <w:r w:rsidR="003533F8" w:rsidRPr="00FC7939">
        <w:rPr>
          <w:rFonts w:cs="Times New Roman"/>
        </w:rPr>
        <w:t xml:space="preserve"> feel</w:t>
      </w:r>
      <w:r w:rsidRPr="00FC7939">
        <w:rPr>
          <w:rFonts w:cs="Times New Roman"/>
        </w:rPr>
        <w:t xml:space="preserve"> to need to rid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yourself of these calories.</w:t>
      </w:r>
    </w:p>
    <w:p w:rsidR="00FC7939" w:rsidRPr="00FC7939" w:rsidRDefault="00FC7939" w:rsidP="00FC7939">
      <w:pPr>
        <w:pStyle w:val="ListParagraph"/>
        <w:rPr>
          <w:rFonts w:cs="Times New Roman"/>
        </w:rPr>
      </w:pPr>
    </w:p>
    <w:p w:rsidR="00FC7939" w:rsidRDefault="00EB7E06" w:rsidP="00FC79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Your heart rate jumps and you feel </w:t>
      </w:r>
      <w:r w:rsidR="003533F8" w:rsidRPr="00FC7939">
        <w:rPr>
          <w:rFonts w:cs="Times New Roman"/>
        </w:rPr>
        <w:t xml:space="preserve">like you are re-experiencing the </w:t>
      </w:r>
      <w:r w:rsidRPr="00FC7939">
        <w:rPr>
          <w:rFonts w:cs="Times New Roman"/>
        </w:rPr>
        <w:t>tragedy of your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2nd grade birthday celebration in school when the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whole class surprised you and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you wet your pants. 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FC7939" w:rsidRDefault="00EB7E06" w:rsidP="00FC79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>You’ve been studying for AP exams for the past 7 days. You need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little sleep, are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incredibly productive, but just bought 5 new study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books and the Barons 1000</w:t>
      </w:r>
      <w:r w:rsidR="00FC7939">
        <w:rPr>
          <w:rFonts w:cs="Times New Roman"/>
        </w:rPr>
        <w:t xml:space="preserve"> </w:t>
      </w:r>
      <w:r w:rsidR="009415ED" w:rsidRPr="00FC7939">
        <w:rPr>
          <w:rFonts w:cs="Times New Roman"/>
        </w:rPr>
        <w:t>vocabulary</w:t>
      </w:r>
      <w:r w:rsidRPr="00FC7939">
        <w:rPr>
          <w:rFonts w:cs="Times New Roman"/>
        </w:rPr>
        <w:t xml:space="preserve"> word flash cards. People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tell you that you are talking too fast.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FC7939" w:rsidRDefault="00EB7E06" w:rsidP="00FC79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Maybe the </w:t>
      </w:r>
      <w:r w:rsidR="003157C3" w:rsidRPr="00FC7939">
        <w:rPr>
          <w:rFonts w:cs="Times New Roman"/>
        </w:rPr>
        <w:t>cookie</w:t>
      </w:r>
      <w:r w:rsidR="003533F8" w:rsidRPr="00FC7939">
        <w:rPr>
          <w:rFonts w:cs="Times New Roman"/>
        </w:rPr>
        <w:t xml:space="preserve"> is poisoned. You know </w:t>
      </w:r>
      <w:proofErr w:type="spellStart"/>
      <w:r w:rsidR="00FC7939" w:rsidRPr="00FC7939">
        <w:rPr>
          <w:rFonts w:cs="Times New Roman"/>
        </w:rPr>
        <w:t>Failla</w:t>
      </w:r>
      <w:proofErr w:type="spellEnd"/>
      <w:r w:rsidRPr="00FC7939">
        <w:rPr>
          <w:rFonts w:cs="Times New Roman"/>
        </w:rPr>
        <w:t xml:space="preserve"> always had it in for</w:t>
      </w:r>
      <w:r w:rsidR="003533F8" w:rsidRPr="00FC7939">
        <w:rPr>
          <w:rFonts w:cs="Times New Roman"/>
        </w:rPr>
        <w:t xml:space="preserve"> </w:t>
      </w:r>
      <w:proofErr w:type="spellStart"/>
      <w:r w:rsidRPr="00FC7939">
        <w:rPr>
          <w:rFonts w:cs="Times New Roman"/>
        </w:rPr>
        <w:t>you”says</w:t>
      </w:r>
      <w:proofErr w:type="spellEnd"/>
      <w:r w:rsidRPr="00FC7939">
        <w:rPr>
          <w:rFonts w:cs="Times New Roman"/>
        </w:rPr>
        <w:t xml:space="preserve"> the voice inside your head.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FC7939" w:rsidRDefault="00EB7E06" w:rsidP="00FC79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You’ve been sleeping a lot lately. Not wanting to eat much. </w:t>
      </w:r>
      <w:proofErr w:type="gramStart"/>
      <w:r w:rsidRPr="00FC7939">
        <w:rPr>
          <w:rFonts w:cs="Times New Roman"/>
        </w:rPr>
        <w:t>Feeling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hopeless about the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future.</w:t>
      </w:r>
      <w:proofErr w:type="gramEnd"/>
      <w:r w:rsidRPr="00FC7939">
        <w:rPr>
          <w:rFonts w:cs="Times New Roman"/>
        </w:rPr>
        <w:t xml:space="preserve"> This is probably the last </w:t>
      </w:r>
      <w:r w:rsidR="003157C3" w:rsidRPr="00FC7939">
        <w:rPr>
          <w:rFonts w:cs="Times New Roman"/>
        </w:rPr>
        <w:t>cookie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anyone is ever going to make for you.</w:t>
      </w:r>
      <w:r w:rsidR="00FC7939" w:rsidRPr="00FC7939">
        <w:rPr>
          <w:rFonts w:cs="Times New Roman"/>
        </w:rPr>
        <w:t xml:space="preserve">  Y</w:t>
      </w:r>
      <w:r w:rsidRPr="00FC7939">
        <w:rPr>
          <w:rFonts w:cs="Times New Roman"/>
        </w:rPr>
        <w:t>ou don’t have any idea how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you actually got into college, they must not really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have read your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application carefully.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FC7939" w:rsidRDefault="00762CD7" w:rsidP="00FC79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You suddenly find a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and a paper on your desk.  You don’t remember anyone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putting it</w:t>
      </w:r>
      <w:r w:rsidR="009415ED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there and you have no idea why you are sitting in this unfamiliar</w:t>
      </w:r>
      <w:r w:rsidR="009415ED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room.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762CD7" w:rsidRDefault="00762CD7" w:rsidP="00FC79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lastRenderedPageBreak/>
        <w:t xml:space="preserve">You look at your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and feel like you have somehow been cheated and you just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can’t</w:t>
      </w:r>
      <w:r w:rsidR="009415ED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believe it.  How could anyone not give you the very best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>?  How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could someone else possibly deserve a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better than the one you have?</w:t>
      </w:r>
      <w:r w:rsidR="00FC7939" w:rsidRPr="00FC7939">
        <w:rPr>
          <w:rFonts w:cs="Times New Roman"/>
        </w:rPr>
        <w:t xml:space="preserve">  </w:t>
      </w:r>
      <w:r w:rsidRPr="00FC7939">
        <w:rPr>
          <w:rFonts w:cs="Times New Roman"/>
        </w:rPr>
        <w:t xml:space="preserve">You reach out and take the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from the students next to you and stack it on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top of yours, creating a magnificent double-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>.  Now that’s better.  That’s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more like </w:t>
      </w:r>
      <w:r w:rsidR="00E26CAC" w:rsidRPr="00FC7939">
        <w:rPr>
          <w:rFonts w:cs="Times New Roman"/>
        </w:rPr>
        <w:t>it.  That’s the way things should be.</w:t>
      </w:r>
    </w:p>
    <w:p w:rsidR="002953BE" w:rsidRPr="002953BE" w:rsidRDefault="002953BE" w:rsidP="002953BE">
      <w:pPr>
        <w:pStyle w:val="ListParagraph"/>
        <w:rPr>
          <w:rFonts w:cs="Times New Roman"/>
        </w:rPr>
      </w:pPr>
    </w:p>
    <w:p w:rsidR="002953BE" w:rsidRPr="00FC7939" w:rsidRDefault="002953BE" w:rsidP="002953B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 New Roman"/>
        </w:rPr>
      </w:pPr>
    </w:p>
    <w:p w:rsidR="00FC7939" w:rsidRDefault="00EB7E06" w:rsidP="00EB7E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If your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is created for you in recognition of the effort you’ve put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forth this year and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the learning you’ve accomplished it would be</w:t>
      </w:r>
      <w:r w:rsidR="003533F8" w:rsidRPr="00FC7939">
        <w:rPr>
          <w:rFonts w:cs="Times New Roman"/>
        </w:rPr>
        <w:t xml:space="preserve"> </w:t>
      </w:r>
      <w:r w:rsidR="002C44B5" w:rsidRPr="00FC7939">
        <w:rPr>
          <w:rFonts w:cs="Times New Roman"/>
        </w:rPr>
        <w:t>_</w:t>
      </w:r>
      <w:r w:rsidR="00FC7939" w:rsidRPr="00FC7939">
        <w:rPr>
          <w:rFonts w:cs="Times New Roman"/>
        </w:rPr>
        <w:t>_________</w:t>
      </w:r>
      <w:r w:rsidR="002C44B5" w:rsidRPr="00FC7939">
        <w:rPr>
          <w:rFonts w:cs="Times New Roman"/>
        </w:rPr>
        <w:t>___</w:t>
      </w:r>
      <w:r w:rsidRPr="00FC7939">
        <w:rPr>
          <w:rFonts w:cs="Times New Roman"/>
        </w:rPr>
        <w:t>_</w:t>
      </w:r>
      <w:proofErr w:type="gramStart"/>
      <w:r w:rsidRPr="00FC7939">
        <w:rPr>
          <w:rFonts w:cs="Times New Roman"/>
        </w:rPr>
        <w:t>_ .</w:t>
      </w:r>
      <w:proofErr w:type="gramEnd"/>
      <w:r w:rsidRPr="00FC7939">
        <w:rPr>
          <w:rFonts w:cs="Times New Roman"/>
        </w:rPr>
        <w:t xml:space="preserve"> If it is considered as making your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hunger go</w:t>
      </w:r>
      <w:r w:rsidR="003533F8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away,</w:t>
      </w:r>
      <w:r w:rsidR="002C44B5" w:rsidRPr="00FC7939">
        <w:rPr>
          <w:rFonts w:cs="Times New Roman"/>
        </w:rPr>
        <w:t xml:space="preserve"> it is _</w:t>
      </w:r>
      <w:r w:rsidR="00FC7939" w:rsidRPr="00FC7939">
        <w:rPr>
          <w:rFonts w:cs="Times New Roman"/>
        </w:rPr>
        <w:t>________</w:t>
      </w:r>
      <w:r w:rsidR="002C44B5" w:rsidRPr="00FC7939">
        <w:rPr>
          <w:rFonts w:cs="Times New Roman"/>
        </w:rPr>
        <w:t>_____</w:t>
      </w:r>
      <w:r w:rsidRPr="00FC7939">
        <w:rPr>
          <w:rFonts w:cs="Times New Roman"/>
        </w:rPr>
        <w:t>.</w:t>
      </w:r>
    </w:p>
    <w:p w:rsidR="002953BE" w:rsidRDefault="002953BE" w:rsidP="002953BE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FC7939" w:rsidRDefault="00735E65" w:rsidP="00FC79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What primary taste sensation is your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likely to stimulate?</w:t>
      </w:r>
    </w:p>
    <w:p w:rsidR="00FC7939" w:rsidRDefault="00FC7939" w:rsidP="00FC7939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FC7939" w:rsidRDefault="002C44B5" w:rsidP="00FC79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>What lobe</w:t>
      </w:r>
      <w:r w:rsidR="00EB7E06" w:rsidRPr="00FC7939">
        <w:rPr>
          <w:rFonts w:cs="Times New Roman"/>
        </w:rPr>
        <w:t xml:space="preserve"> of your brain is working hard to inhibit your motor cortex</w:t>
      </w:r>
      <w:r w:rsidR="003533F8" w:rsidRPr="00FC7939">
        <w:rPr>
          <w:rFonts w:cs="Times New Roman"/>
        </w:rPr>
        <w:t xml:space="preserve"> from </w:t>
      </w:r>
      <w:r w:rsidR="00EB7E06" w:rsidRPr="00FC7939">
        <w:rPr>
          <w:rFonts w:cs="Times New Roman"/>
        </w:rPr>
        <w:t>grabbing the</w:t>
      </w:r>
      <w:r w:rsidR="00FC7939" w:rsidRPr="00FC7939">
        <w:rPr>
          <w:rFonts w:cs="Times New Roman"/>
        </w:rPr>
        <w:t xml:space="preserve"> </w:t>
      </w:r>
      <w:r w:rsidR="003157C3" w:rsidRPr="00FC7939">
        <w:rPr>
          <w:rFonts w:cs="Times New Roman"/>
        </w:rPr>
        <w:t>cookie</w:t>
      </w:r>
      <w:r w:rsidR="00EB7E06" w:rsidRPr="00FC7939">
        <w:rPr>
          <w:rFonts w:cs="Times New Roman"/>
        </w:rPr>
        <w:t xml:space="preserve"> and tak</w:t>
      </w:r>
      <w:r w:rsidRPr="00FC7939">
        <w:rPr>
          <w:rFonts w:cs="Times New Roman"/>
        </w:rPr>
        <w:t>ing a bite?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26CAC" w:rsidRDefault="00E26CAC" w:rsidP="00FC79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If you feel that the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was earned and that you were in control of whether or not you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 xml:space="preserve">received one, you have </w:t>
      </w:r>
      <w:proofErr w:type="gramStart"/>
      <w:r w:rsidRPr="00FC7939">
        <w:rPr>
          <w:rFonts w:cs="Times New Roman"/>
        </w:rPr>
        <w:t>an</w:t>
      </w:r>
      <w:proofErr w:type="gramEnd"/>
      <w:r w:rsidRPr="00FC7939">
        <w:rPr>
          <w:rFonts w:cs="Times New Roman"/>
        </w:rPr>
        <w:t xml:space="preserve"> ______.  If you feel that it was just fate or luck that you got a</w:t>
      </w:r>
      <w:r w:rsidR="00FC7939" w:rsidRPr="00FC7939">
        <w:rPr>
          <w:rFonts w:cs="Times New Roman"/>
        </w:rPr>
        <w:t xml:space="preserve">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, it is because you have </w:t>
      </w:r>
      <w:proofErr w:type="gramStart"/>
      <w:r w:rsidRPr="00FC7939">
        <w:rPr>
          <w:rFonts w:cs="Times New Roman"/>
        </w:rPr>
        <w:t>an</w:t>
      </w:r>
      <w:proofErr w:type="gramEnd"/>
      <w:r w:rsidRPr="00FC7939">
        <w:rPr>
          <w:rFonts w:cs="Times New Roman"/>
        </w:rPr>
        <w:t xml:space="preserve"> _______. 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B7E06" w:rsidRPr="00FC7939" w:rsidRDefault="00EB7E06" w:rsidP="00FC79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My favorite thing </w:t>
      </w:r>
      <w:r w:rsidR="002C44B5" w:rsidRPr="00FC7939">
        <w:rPr>
          <w:rFonts w:cs="Times New Roman"/>
        </w:rPr>
        <w:t>about psychology is_</w:t>
      </w:r>
      <w:r w:rsidRPr="00FC7939">
        <w:rPr>
          <w:rFonts w:cs="Times New Roman"/>
        </w:rPr>
        <w:t>_______.</w:t>
      </w:r>
      <w:r w:rsidR="003533F8" w:rsidRPr="00FC7939">
        <w:rPr>
          <w:rFonts w:cs="Times New Roman"/>
        </w:rPr>
        <w:t xml:space="preserve">  </w:t>
      </w:r>
      <w:r w:rsidRPr="00FC7939">
        <w:rPr>
          <w:rFonts w:cs="Times New Roman"/>
        </w:rPr>
        <w:t>This sentence completion task is an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example of what kind of personality</w:t>
      </w:r>
      <w:r w:rsidR="003533F8" w:rsidRPr="00FC7939">
        <w:rPr>
          <w:rFonts w:cs="Times New Roman"/>
        </w:rPr>
        <w:t xml:space="preserve"> assessment?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735E65" w:rsidRPr="00FC7939" w:rsidRDefault="00735E65" w:rsidP="00FC79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FC7939">
        <w:rPr>
          <w:rFonts w:cs="Times New Roman"/>
        </w:rPr>
        <w:t xml:space="preserve">If you believe that you could have made a better </w:t>
      </w:r>
      <w:r w:rsidR="003157C3" w:rsidRPr="00FC7939">
        <w:rPr>
          <w:rFonts w:cs="Times New Roman"/>
        </w:rPr>
        <w:t>cookie</w:t>
      </w:r>
      <w:r w:rsidRPr="00FC7939">
        <w:rPr>
          <w:rFonts w:cs="Times New Roman"/>
        </w:rPr>
        <w:t xml:space="preserve"> than the one that has been provided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to you, then you have a feeling of _____</w:t>
      </w:r>
      <w:r w:rsidR="00FC7939" w:rsidRPr="00FC7939">
        <w:rPr>
          <w:rFonts w:cs="Times New Roman"/>
        </w:rPr>
        <w:t>__________</w:t>
      </w:r>
      <w:r w:rsidRPr="00FC7939">
        <w:rPr>
          <w:rFonts w:cs="Times New Roman"/>
        </w:rPr>
        <w:t>_ about baking, based on previous experiences</w:t>
      </w:r>
      <w:r w:rsidR="00FC7939" w:rsidRPr="00FC7939">
        <w:rPr>
          <w:rFonts w:cs="Times New Roman"/>
        </w:rPr>
        <w:t xml:space="preserve"> </w:t>
      </w:r>
      <w:r w:rsidRPr="00FC7939">
        <w:rPr>
          <w:rFonts w:cs="Times New Roman"/>
        </w:rPr>
        <w:t>(not “confidence”).</w:t>
      </w:r>
    </w:p>
    <w:p w:rsidR="00FC7939" w:rsidRPr="00FC7939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F7B72" w:rsidRPr="003F7B72" w:rsidRDefault="00EB7E06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>Consider repeated pairings that have occurred. Tasty snacks cause your</w:t>
      </w:r>
      <w:r w:rsidR="003533F8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mouth to water. Now</w:t>
      </w:r>
      <w:r w:rsidR="00FC7939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 xml:space="preserve">you </w:t>
      </w:r>
      <w:r w:rsidR="002C44B5" w:rsidRPr="003F7B72">
        <w:rPr>
          <w:rFonts w:cs="Times New Roman"/>
        </w:rPr>
        <w:t xml:space="preserve">have climbed the stairs to the </w:t>
      </w:r>
      <w:r w:rsidR="00FC7939" w:rsidRPr="003F7B72">
        <w:rPr>
          <w:rFonts w:cs="Times New Roman"/>
        </w:rPr>
        <w:t>3</w:t>
      </w:r>
      <w:r w:rsidR="00FC7939" w:rsidRPr="003F7B72">
        <w:rPr>
          <w:rFonts w:cs="Times New Roman"/>
          <w:vertAlign w:val="superscript"/>
        </w:rPr>
        <w:t>rd</w:t>
      </w:r>
      <w:r w:rsidR="00FC7939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floor, and on</w:t>
      </w:r>
      <w:r w:rsidR="003533F8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several occasions have had tasty</w:t>
      </w:r>
      <w:r w:rsidR="00FC7939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snacks. Because of your associative</w:t>
      </w:r>
      <w:r w:rsidR="003533F8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learning, your schema for psychology has expanded.</w:t>
      </w:r>
      <w:r w:rsidR="00FC7939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You retrieve, from</w:t>
      </w:r>
      <w:r w:rsidR="003533F8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LTM, im</w:t>
      </w:r>
      <w:r w:rsidR="00F17AF1" w:rsidRPr="003F7B72">
        <w:rPr>
          <w:rFonts w:cs="Times New Roman"/>
        </w:rPr>
        <w:t xml:space="preserve">ages of rat mazes and candy, chocolate </w:t>
      </w:r>
      <w:r w:rsidR="00FC7939" w:rsidRPr="003F7B72">
        <w:rPr>
          <w:rFonts w:cs="Times New Roman"/>
        </w:rPr>
        <w:t>neurotransmitters</w:t>
      </w:r>
      <w:r w:rsidR="00F17AF1" w:rsidRPr="003F7B72">
        <w:rPr>
          <w:rFonts w:cs="Times New Roman"/>
        </w:rPr>
        <w:t xml:space="preserve">, </w:t>
      </w:r>
      <w:r w:rsidR="00FC7939" w:rsidRPr="003F7B72">
        <w:rPr>
          <w:rFonts w:cs="Times New Roman"/>
        </w:rPr>
        <w:t>lemonade</w:t>
      </w:r>
      <w:r w:rsidR="00F17AF1" w:rsidRPr="003F7B72">
        <w:rPr>
          <w:rFonts w:cs="Times New Roman"/>
        </w:rPr>
        <w:t xml:space="preserve"> from taste experiences</w:t>
      </w:r>
      <w:r w:rsidRPr="003F7B72">
        <w:rPr>
          <w:rFonts w:cs="Times New Roman"/>
        </w:rPr>
        <w:t xml:space="preserve">, </w:t>
      </w:r>
      <w:r w:rsidR="00FC7939" w:rsidRPr="003F7B72">
        <w:rPr>
          <w:rFonts w:cs="Times New Roman"/>
        </w:rPr>
        <w:t xml:space="preserve">Jolly Ranchers, </w:t>
      </w:r>
      <w:r w:rsidRPr="003F7B72">
        <w:rPr>
          <w:rFonts w:cs="Times New Roman"/>
        </w:rPr>
        <w:t>etc.</w:t>
      </w:r>
      <w:r w:rsidR="00F17AF1" w:rsidRPr="003F7B72">
        <w:rPr>
          <w:rFonts w:cs="Times New Roman"/>
        </w:rPr>
        <w:t xml:space="preserve">  </w:t>
      </w:r>
      <w:r w:rsidR="002C44B5" w:rsidRPr="003F7B72">
        <w:rPr>
          <w:rFonts w:cs="Times New Roman"/>
        </w:rPr>
        <w:t>Assuming conditioning has</w:t>
      </w:r>
      <w:r w:rsidR="00FC7939" w:rsidRPr="003F7B72">
        <w:rPr>
          <w:rFonts w:cs="Times New Roman"/>
        </w:rPr>
        <w:t xml:space="preserve"> </w:t>
      </w:r>
      <w:r w:rsidR="002C44B5" w:rsidRPr="003F7B72">
        <w:rPr>
          <w:rFonts w:cs="Times New Roman"/>
        </w:rPr>
        <w:t>occurred</w:t>
      </w:r>
      <w:r w:rsidRPr="003F7B72">
        <w:rPr>
          <w:rFonts w:cs="Times New Roman"/>
        </w:rPr>
        <w:t>, what is</w:t>
      </w:r>
      <w:r w:rsidR="002C44B5" w:rsidRPr="003F7B72">
        <w:rPr>
          <w:rFonts w:cs="Times New Roman"/>
        </w:rPr>
        <w:t xml:space="preserve"> the </w:t>
      </w:r>
      <w:r w:rsidR="00F17AF1" w:rsidRPr="003F7B72">
        <w:rPr>
          <w:rFonts w:cs="Times New Roman"/>
        </w:rPr>
        <w:t>UCS?</w:t>
      </w:r>
      <w:r w:rsidR="002C44B5" w:rsidRPr="003F7B72">
        <w:rPr>
          <w:rFonts w:cs="Times New Roman"/>
        </w:rPr>
        <w:t xml:space="preserve">  </w:t>
      </w:r>
      <w:r w:rsidR="00F17AF1" w:rsidRPr="003F7B72">
        <w:rPr>
          <w:rFonts w:cs="Times New Roman"/>
        </w:rPr>
        <w:t>U</w:t>
      </w:r>
      <w:r w:rsidR="002C44B5" w:rsidRPr="003F7B72">
        <w:rPr>
          <w:rFonts w:cs="Times New Roman"/>
        </w:rPr>
        <w:t xml:space="preserve">CR?  </w:t>
      </w:r>
      <w:r w:rsidR="00FC7939" w:rsidRPr="003F7B72">
        <w:rPr>
          <w:rFonts w:cs="Times New Roman"/>
        </w:rPr>
        <w:t xml:space="preserve">NS? </w:t>
      </w:r>
      <w:r w:rsidR="00F17AF1" w:rsidRPr="003F7B72">
        <w:rPr>
          <w:rFonts w:cs="Times New Roman"/>
        </w:rPr>
        <w:t>CS?</w:t>
      </w:r>
      <w:r w:rsidR="00FC7939" w:rsidRPr="003F7B72">
        <w:rPr>
          <w:rFonts w:cs="Times New Roman"/>
        </w:rPr>
        <w:t xml:space="preserve"> CR?</w:t>
      </w:r>
    </w:p>
    <w:p w:rsidR="00FC7939" w:rsidRPr="003157C3" w:rsidRDefault="00FC7939" w:rsidP="00FC7939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F7B72" w:rsidRPr="003F7B72" w:rsidRDefault="00E26CAC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If you fall asleep suddenly during the assignment and never even get to eat your </w:t>
      </w:r>
      <w:r w:rsidR="003157C3" w:rsidRPr="003F7B72">
        <w:rPr>
          <w:rFonts w:cs="Times New Roman"/>
        </w:rPr>
        <w:t>cookie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(the rest of the class split it while you were dozing), it could be because you have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__</w:t>
      </w:r>
      <w:r w:rsidR="003F7B72" w:rsidRPr="003F7B72">
        <w:rPr>
          <w:rFonts w:cs="Times New Roman"/>
        </w:rPr>
        <w:t>________</w:t>
      </w:r>
      <w:r w:rsidRPr="003F7B72">
        <w:rPr>
          <w:rFonts w:cs="Times New Roman"/>
        </w:rPr>
        <w:t>____.  What stage of sleep were you in when you fell asleep?  What kind of brain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waves do you have now that you are awake and alert again?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B7E06" w:rsidRPr="003F7B72" w:rsidRDefault="002C44B5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>What neurotransmitter/</w:t>
      </w:r>
      <w:r w:rsidR="00EB7E06" w:rsidRPr="003F7B72">
        <w:rPr>
          <w:rFonts w:cs="Times New Roman"/>
        </w:rPr>
        <w:t>pathway has been going crazy in anticipation of</w:t>
      </w:r>
      <w:r w:rsidR="00F17AF1" w:rsidRPr="003F7B72">
        <w:rPr>
          <w:rFonts w:cs="Times New Roman"/>
        </w:rPr>
        <w:t xml:space="preserve"> </w:t>
      </w:r>
      <w:r w:rsidR="00EB7E06" w:rsidRPr="003F7B72">
        <w:rPr>
          <w:rFonts w:cs="Times New Roman"/>
        </w:rPr>
        <w:t xml:space="preserve">the </w:t>
      </w:r>
      <w:r w:rsidR="003157C3" w:rsidRPr="003F7B72">
        <w:rPr>
          <w:rFonts w:cs="Times New Roman"/>
        </w:rPr>
        <w:t>cookie</w:t>
      </w:r>
      <w:r w:rsidR="00EB7E06" w:rsidRPr="003F7B72">
        <w:rPr>
          <w:rFonts w:cs="Times New Roman"/>
        </w:rPr>
        <w:t xml:space="preserve"> rew</w:t>
      </w:r>
      <w:r w:rsidR="00F17AF1" w:rsidRPr="003F7B72">
        <w:rPr>
          <w:rFonts w:cs="Times New Roman"/>
        </w:rPr>
        <w:t>ard?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26CAC" w:rsidRPr="003F7B72" w:rsidRDefault="00E26CAC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If the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>s are part of an experiment to determine whether chocolate improves memory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retrieval, what would be the IV and DV?  The experimental and control groups?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26CAC" w:rsidRPr="003F7B72" w:rsidRDefault="00E26CAC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>What ethical guidelines might the above experiment have violated?</w:t>
      </w:r>
      <w:r w:rsidR="003E11A3" w:rsidRPr="003F7B72">
        <w:rPr>
          <w:rFonts w:cs="Times New Roman"/>
        </w:rPr>
        <w:t xml:space="preserve"> (Name at least 2.)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BA5204" w:rsidRPr="003F7B72" w:rsidRDefault="00BA5204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If you are in a cage and the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is outside the cage, whose research are you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demonstrating if you have to activate a series of different latches and levers to open the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 xml:space="preserve">cage door to reach your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>?  What about if you have to assemble a stick out of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 xml:space="preserve">shorter sticks to reach the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and pull it closer?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F17AF1" w:rsidRDefault="00EB7E06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If you became ill immediately after eating your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and you were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watching a Phillip</w:t>
      </w:r>
      <w:r w:rsidR="003F7B72" w:rsidRPr="003F7B72">
        <w:rPr>
          <w:rFonts w:cs="Times New Roman"/>
        </w:rPr>
        <w:t xml:space="preserve"> </w:t>
      </w:r>
      <w:proofErr w:type="spellStart"/>
      <w:r w:rsidRPr="003F7B72">
        <w:rPr>
          <w:rFonts w:cs="Times New Roman"/>
        </w:rPr>
        <w:t>Zimbardo</w:t>
      </w:r>
      <w:proofErr w:type="spellEnd"/>
      <w:r w:rsidRPr="003F7B72">
        <w:rPr>
          <w:rFonts w:cs="Times New Roman"/>
        </w:rPr>
        <w:t xml:space="preserve"> clip, would you associate your illness with Dr.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Zimbardo’s voice?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 xml:space="preserve"> The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classroom?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 xml:space="preserve"> Or the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? 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Why?</w:t>
      </w:r>
      <w:r w:rsidR="00F17AF1" w:rsidRPr="003F7B72">
        <w:rPr>
          <w:rFonts w:cs="Times New Roman"/>
        </w:rPr>
        <w:t xml:space="preserve">  </w:t>
      </w:r>
      <w:r w:rsidRPr="003F7B72">
        <w:rPr>
          <w:rFonts w:cs="Times New Roman"/>
        </w:rPr>
        <w:t>Whose researc</w:t>
      </w:r>
      <w:r w:rsidR="00F17AF1" w:rsidRPr="003F7B72">
        <w:rPr>
          <w:rFonts w:cs="Times New Roman"/>
        </w:rPr>
        <w:t>h is this related to?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735E65" w:rsidRPr="003F7B72" w:rsidRDefault="00735E65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If you eat your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and it is fantastic and later when asked about your favorite kind of</w:t>
      </w:r>
      <w:r w:rsidR="003F7B72" w:rsidRPr="003F7B72">
        <w:rPr>
          <w:rFonts w:cs="Times New Roman"/>
        </w:rPr>
        <w:t xml:space="preserve">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, you immediately think of the flavor that you </w:t>
      </w:r>
      <w:proofErr w:type="gramStart"/>
      <w:r w:rsidRPr="003F7B72">
        <w:rPr>
          <w:rFonts w:cs="Times New Roman"/>
        </w:rPr>
        <w:t>had,</w:t>
      </w:r>
      <w:proofErr w:type="gramEnd"/>
      <w:r w:rsidRPr="003F7B72">
        <w:rPr>
          <w:rFonts w:cs="Times New Roman"/>
        </w:rPr>
        <w:t xml:space="preserve"> what mental shortcut will you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have just used?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E11A3" w:rsidRPr="003F7B72" w:rsidRDefault="003F7B72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lastRenderedPageBreak/>
        <w:t>Caroline</w:t>
      </w:r>
      <w:r w:rsidR="002C44B5" w:rsidRPr="003F7B72">
        <w:rPr>
          <w:rFonts w:cs="Times New Roman"/>
        </w:rPr>
        <w:t xml:space="preserve"> yell</w:t>
      </w:r>
      <w:r w:rsidR="00F17AF1" w:rsidRPr="003F7B72">
        <w:rPr>
          <w:rFonts w:cs="Times New Roman"/>
        </w:rPr>
        <w:t xml:space="preserve">s “It’s not fair! </w:t>
      </w:r>
      <w:r w:rsidRPr="003F7B72">
        <w:rPr>
          <w:rFonts w:cs="Times New Roman"/>
        </w:rPr>
        <w:t>Helen</w:t>
      </w:r>
      <w:r w:rsidR="00F17AF1" w:rsidRPr="003F7B72">
        <w:rPr>
          <w:rFonts w:cs="Times New Roman"/>
        </w:rPr>
        <w:t xml:space="preserve">’s </w:t>
      </w:r>
      <w:r w:rsidR="003157C3" w:rsidRPr="003F7B72">
        <w:rPr>
          <w:rFonts w:cs="Times New Roman"/>
        </w:rPr>
        <w:t>cookie</w:t>
      </w:r>
      <w:r w:rsidR="00F17AF1" w:rsidRPr="003F7B72">
        <w:rPr>
          <w:rFonts w:cs="Times New Roman"/>
        </w:rPr>
        <w:t xml:space="preserve"> has </w:t>
      </w:r>
      <w:r w:rsidR="002C44B5" w:rsidRPr="003F7B72">
        <w:rPr>
          <w:rFonts w:cs="Times New Roman"/>
        </w:rPr>
        <w:t xml:space="preserve">more frosting. You can feel the </w:t>
      </w:r>
      <w:r w:rsidR="00EB7E06" w:rsidRPr="003F7B72">
        <w:rPr>
          <w:rFonts w:cs="Times New Roman"/>
        </w:rPr>
        <w:t>difference.”</w:t>
      </w:r>
      <w:r w:rsidRPr="003F7B72">
        <w:rPr>
          <w:rFonts w:cs="Times New Roman"/>
        </w:rPr>
        <w:t xml:space="preserve"> </w:t>
      </w:r>
      <w:r w:rsidR="00EB7E06" w:rsidRPr="003F7B72">
        <w:rPr>
          <w:rFonts w:cs="Times New Roman"/>
        </w:rPr>
        <w:t xml:space="preserve">You hold one </w:t>
      </w:r>
      <w:r w:rsidR="003157C3" w:rsidRPr="003F7B72">
        <w:rPr>
          <w:rFonts w:cs="Times New Roman"/>
        </w:rPr>
        <w:t>cookie</w:t>
      </w:r>
      <w:r w:rsidR="00EB7E06" w:rsidRPr="003F7B72">
        <w:rPr>
          <w:rFonts w:cs="Times New Roman"/>
        </w:rPr>
        <w:t xml:space="preserve"> in</w:t>
      </w:r>
      <w:r w:rsidR="00F17AF1" w:rsidRPr="003F7B72">
        <w:rPr>
          <w:rFonts w:cs="Times New Roman"/>
        </w:rPr>
        <w:t xml:space="preserve"> </w:t>
      </w:r>
      <w:r w:rsidR="00EB7E06" w:rsidRPr="003F7B72">
        <w:rPr>
          <w:rFonts w:cs="Times New Roman"/>
        </w:rPr>
        <w:t>each hand. You are correct about which</w:t>
      </w:r>
      <w:r w:rsidR="00F17AF1" w:rsidRPr="003F7B72">
        <w:rPr>
          <w:rFonts w:cs="Times New Roman"/>
        </w:rPr>
        <w:t xml:space="preserve"> one is heavier 50% of</w:t>
      </w:r>
      <w:r w:rsidRPr="003F7B72">
        <w:rPr>
          <w:rFonts w:cs="Times New Roman"/>
        </w:rPr>
        <w:t xml:space="preserve"> </w:t>
      </w:r>
      <w:r w:rsidR="00F17AF1" w:rsidRPr="003F7B72">
        <w:rPr>
          <w:rFonts w:cs="Times New Roman"/>
        </w:rPr>
        <w:t>the time</w:t>
      </w:r>
      <w:r w:rsidR="00EB7E06" w:rsidRPr="003F7B72">
        <w:rPr>
          <w:rFonts w:cs="Times New Roman"/>
        </w:rPr>
        <w:t>.</w:t>
      </w:r>
      <w:r w:rsidR="00F17AF1" w:rsidRPr="003F7B72">
        <w:rPr>
          <w:rFonts w:cs="Times New Roman"/>
        </w:rPr>
        <w:t xml:space="preserve">  This is called _____</w:t>
      </w:r>
      <w:r w:rsidRPr="003F7B72">
        <w:rPr>
          <w:rFonts w:cs="Times New Roman"/>
        </w:rPr>
        <w:t>__________________</w:t>
      </w:r>
      <w:r w:rsidR="00F17AF1" w:rsidRPr="003F7B72">
        <w:rPr>
          <w:rFonts w:cs="Times New Roman"/>
        </w:rPr>
        <w:t>__?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F7B72" w:rsidRPr="003F7B72" w:rsidRDefault="002C3253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If you are happy about having been given a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that you get to eat </w:t>
      </w:r>
      <w:r w:rsidR="003F7B72">
        <w:rPr>
          <w:rFonts w:cs="Times New Roman"/>
        </w:rPr>
        <w:t>when</w:t>
      </w:r>
      <w:r w:rsidRPr="003F7B72">
        <w:rPr>
          <w:rFonts w:cs="Times New Roman"/>
        </w:rPr>
        <w:t xml:space="preserve"> you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successfully complete a very simple assignment, but then learn that you have to serve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detention for being tardy to class, you might get more irritated or unhappy than usual and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your happiness is gone.  What theory of emotion explains this?</w:t>
      </w:r>
    </w:p>
    <w:p w:rsidR="00E32A8B" w:rsidRPr="003157C3" w:rsidRDefault="00E32A8B" w:rsidP="00EB7E06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E11A3" w:rsidRPr="003F7B72" w:rsidRDefault="003E11A3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If you expect the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to taste a certain way, because you have had a similar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in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the past and you remember the taste very clearly, this would an example of ___</w:t>
      </w:r>
      <w:r w:rsidR="003F7B72" w:rsidRPr="003F7B72">
        <w:rPr>
          <w:rFonts w:cs="Times New Roman"/>
        </w:rPr>
        <w:t>____________</w:t>
      </w:r>
      <w:r w:rsidRPr="003F7B72">
        <w:rPr>
          <w:rFonts w:cs="Times New Roman"/>
        </w:rPr>
        <w:t>___.  If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you are experiencing the taste for the very first time and have no expectations, your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perception of it would be ___</w:t>
      </w:r>
      <w:r w:rsidR="003F7B72" w:rsidRPr="003F7B72">
        <w:rPr>
          <w:rFonts w:cs="Times New Roman"/>
        </w:rPr>
        <w:t>____________________</w:t>
      </w:r>
      <w:r w:rsidRPr="003F7B72">
        <w:rPr>
          <w:rFonts w:cs="Times New Roman"/>
        </w:rPr>
        <w:t>____ instead.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2C3253" w:rsidRPr="003F7B72" w:rsidRDefault="00EB7E06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You snatch the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of the girl sitting next to you, stuff it in your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mouth, and RUN as she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starts chasing you. Your ___</w:t>
      </w:r>
      <w:r w:rsidR="003F7B72" w:rsidRPr="003F7B72">
        <w:rPr>
          <w:rFonts w:cs="Times New Roman"/>
        </w:rPr>
        <w:t>________</w:t>
      </w:r>
      <w:r w:rsidRPr="003F7B72">
        <w:rPr>
          <w:rFonts w:cs="Times New Roman"/>
        </w:rPr>
        <w:t>_______ nervous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system of your autonomic nervous is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kicked into high gear as you are in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 xml:space="preserve">“flight.” What is not happening to the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 xml:space="preserve"> now?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(</w:t>
      </w:r>
      <w:proofErr w:type="gramStart"/>
      <w:r w:rsidRPr="003F7B72">
        <w:rPr>
          <w:rFonts w:cs="Times New Roman"/>
        </w:rPr>
        <w:t>what</w:t>
      </w:r>
      <w:proofErr w:type="gramEnd"/>
      <w:r w:rsidRPr="003F7B72">
        <w:rPr>
          <w:rFonts w:cs="Times New Roman"/>
        </w:rPr>
        <w:t xml:space="preserve"> is “turned off”</w:t>
      </w:r>
      <w:r w:rsidR="002C3253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when you are</w:t>
      </w:r>
      <w:r w:rsidR="00F17AF1" w:rsidRPr="003F7B72">
        <w:rPr>
          <w:rFonts w:cs="Times New Roman"/>
        </w:rPr>
        <w:t xml:space="preserve"> fleeing?)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B7E06" w:rsidRPr="003F7B72" w:rsidRDefault="00EB7E06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 xml:space="preserve">If all of you do very well on the AP exam AND you all had a tasty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>,</w:t>
      </w:r>
      <w:r w:rsidR="00F17AF1" w:rsidRPr="003F7B72">
        <w:rPr>
          <w:rFonts w:cs="Times New Roman"/>
        </w:rPr>
        <w:t xml:space="preserve"> and other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students in other schools don’t do well and didn’t receive</w:t>
      </w:r>
      <w:r w:rsidR="00F17AF1" w:rsidRPr="003F7B72">
        <w:rPr>
          <w:rFonts w:cs="Times New Roman"/>
        </w:rPr>
        <w:t xml:space="preserve">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>s, can I proclaim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“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>s increase student AP exam scores?”</w:t>
      </w:r>
      <w:r w:rsidR="00F17AF1" w:rsidRPr="003F7B72">
        <w:rPr>
          <w:rFonts w:cs="Times New Roman"/>
        </w:rPr>
        <w:t xml:space="preserve">  </w:t>
      </w:r>
      <w:r w:rsidRPr="003F7B72">
        <w:rPr>
          <w:rFonts w:cs="Times New Roman"/>
        </w:rPr>
        <w:t xml:space="preserve">Why </w:t>
      </w:r>
      <w:r w:rsidR="00F17AF1" w:rsidRPr="003F7B72">
        <w:rPr>
          <w:rFonts w:cs="Times New Roman"/>
        </w:rPr>
        <w:t xml:space="preserve">or why not?  </w:t>
      </w:r>
      <w:r w:rsidRPr="003F7B72">
        <w:rPr>
          <w:rFonts w:cs="Times New Roman"/>
        </w:rPr>
        <w:t>What are two alternative</w:t>
      </w:r>
      <w:r w:rsidR="00E32A8B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explanations/other variables that may be involved?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B7E06" w:rsidRDefault="00EB7E06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>You wonder, does this stuff all really relate to what we’ve learned? Is it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a _</w:t>
      </w:r>
      <w:r w:rsidR="003F7B72" w:rsidRPr="003F7B72">
        <w:rPr>
          <w:rFonts w:cs="Times New Roman"/>
        </w:rPr>
        <w:t>___________</w:t>
      </w:r>
      <w:r w:rsidRPr="003F7B72">
        <w:rPr>
          <w:rFonts w:cs="Times New Roman"/>
        </w:rPr>
        <w:t>_____ measure of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our cumulative knowledge? Will it predict our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success on the AP exam?</w:t>
      </w:r>
    </w:p>
    <w:p w:rsidR="002953BE" w:rsidRPr="002953BE" w:rsidRDefault="002953BE" w:rsidP="002953BE">
      <w:pPr>
        <w:pStyle w:val="ListParagraph"/>
        <w:rPr>
          <w:rFonts w:cs="Times New Roman"/>
        </w:rPr>
      </w:pPr>
    </w:p>
    <w:p w:rsidR="002953BE" w:rsidRPr="003F7B72" w:rsidRDefault="002953BE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An AP test measures what you have learned this year so it is </w:t>
      </w:r>
      <w:proofErr w:type="gramStart"/>
      <w:r>
        <w:rPr>
          <w:rFonts w:cs="Times New Roman"/>
        </w:rPr>
        <w:t>an</w:t>
      </w:r>
      <w:proofErr w:type="gramEnd"/>
      <w:r>
        <w:rPr>
          <w:rFonts w:cs="Times New Roman"/>
        </w:rPr>
        <w:t xml:space="preserve"> _____________________ test.  It is testing your ability to remember facts so it can also be said that you are testing ______________ memory.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2C3253" w:rsidRPr="003F7B72" w:rsidRDefault="002C3253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>You are nearing the end of the assignment and you can feel your heart beating rapidly.  You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decide that this must be because you are excited about the prospect of finally getting to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 xml:space="preserve">eat your </w:t>
      </w:r>
      <w:r w:rsidR="003157C3" w:rsidRPr="003F7B72">
        <w:rPr>
          <w:rFonts w:cs="Times New Roman"/>
        </w:rPr>
        <w:t>cookie</w:t>
      </w:r>
      <w:r w:rsidRPr="003F7B72">
        <w:rPr>
          <w:rFonts w:cs="Times New Roman"/>
        </w:rPr>
        <w:t>.  What theory explains why you feel this way?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B7E06" w:rsidRDefault="00EB7E06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>You are stunned and how you have been very successful on this exercise.</w:t>
      </w:r>
      <w:r w:rsidR="00F17AF1" w:rsidRPr="003F7B72">
        <w:rPr>
          <w:rFonts w:cs="Times New Roman"/>
        </w:rPr>
        <w:t xml:space="preserve">  </w:t>
      </w:r>
      <w:r w:rsidRPr="003F7B72">
        <w:rPr>
          <w:rFonts w:cs="Times New Roman"/>
        </w:rPr>
        <w:t>Name three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different methods you used in the encoding process to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facilitate retrieval:</w:t>
      </w:r>
    </w:p>
    <w:p w:rsidR="002953BE" w:rsidRPr="002953BE" w:rsidRDefault="002953BE" w:rsidP="002953BE">
      <w:pPr>
        <w:pStyle w:val="ListParagraph"/>
        <w:rPr>
          <w:rFonts w:cs="Times New Roman"/>
        </w:rPr>
      </w:pPr>
    </w:p>
    <w:p w:rsidR="002953BE" w:rsidRPr="003F7B72" w:rsidRDefault="002953BE" w:rsidP="002953BE">
      <w:pPr>
        <w:pStyle w:val="ListParagraph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B7E06" w:rsidRPr="003F7B72" w:rsidRDefault="00EB7E06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>Psychology is the</w:t>
      </w:r>
      <w:r w:rsidR="00F17AF1" w:rsidRPr="003F7B72">
        <w:rPr>
          <w:rFonts w:cs="Times New Roman"/>
        </w:rPr>
        <w:t xml:space="preserve"> study of _______</w:t>
      </w:r>
      <w:r w:rsidR="003F7B72" w:rsidRPr="003F7B72">
        <w:rPr>
          <w:rFonts w:cs="Times New Roman"/>
        </w:rPr>
        <w:t>________</w:t>
      </w:r>
      <w:r w:rsidR="00F17AF1" w:rsidRPr="003F7B72">
        <w:rPr>
          <w:rFonts w:cs="Times New Roman"/>
        </w:rPr>
        <w:t>_</w:t>
      </w:r>
      <w:r w:rsidRPr="003F7B72">
        <w:rPr>
          <w:rFonts w:cs="Times New Roman"/>
        </w:rPr>
        <w:t>__ and</w:t>
      </w:r>
      <w:r w:rsidR="00F17AF1" w:rsidRPr="003F7B72">
        <w:rPr>
          <w:rFonts w:cs="Times New Roman"/>
        </w:rPr>
        <w:t xml:space="preserve"> __</w:t>
      </w:r>
      <w:r w:rsidR="003F7B72" w:rsidRPr="003F7B72">
        <w:rPr>
          <w:rFonts w:cs="Times New Roman"/>
        </w:rPr>
        <w:t>________</w:t>
      </w:r>
      <w:r w:rsidR="00F17AF1" w:rsidRPr="003F7B72">
        <w:rPr>
          <w:rFonts w:cs="Times New Roman"/>
        </w:rPr>
        <w:t>_</w:t>
      </w:r>
      <w:r w:rsidRPr="003F7B72">
        <w:rPr>
          <w:rFonts w:cs="Times New Roman"/>
        </w:rPr>
        <w:t>________ processes.</w:t>
      </w:r>
    </w:p>
    <w:p w:rsidR="003F7B72" w:rsidRPr="003F7B72" w:rsidRDefault="003F7B72" w:rsidP="003F7B72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:rsidR="00EB7E06" w:rsidRPr="003F7B72" w:rsidRDefault="00EB7E06" w:rsidP="003F7B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3F7B72">
        <w:rPr>
          <w:rFonts w:cs="Times New Roman"/>
        </w:rPr>
        <w:t>What two activities improve your cognitive ability, alertness, help you</w:t>
      </w:r>
      <w:r w:rsidR="00F17AF1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manage stress, and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improve your mood? (G-rated answers please).</w:t>
      </w:r>
      <w:r w:rsidR="003E11A3" w:rsidRPr="003F7B72">
        <w:rPr>
          <w:rFonts w:cs="Times New Roman"/>
        </w:rPr>
        <w:t xml:space="preserve">  Do them both</w:t>
      </w:r>
      <w:r w:rsidR="00F17AF1" w:rsidRPr="003F7B72">
        <w:rPr>
          <w:rFonts w:cs="Times New Roman"/>
        </w:rPr>
        <w:t xml:space="preserve"> </w:t>
      </w:r>
      <w:r w:rsidR="003F7B72" w:rsidRPr="003F7B72">
        <w:rPr>
          <w:rFonts w:cs="Times New Roman"/>
        </w:rPr>
        <w:t>over</w:t>
      </w:r>
      <w:r w:rsidR="00F17AF1" w:rsidRPr="003F7B72">
        <w:rPr>
          <w:rFonts w:cs="Times New Roman"/>
        </w:rPr>
        <w:t xml:space="preserve"> the next week</w:t>
      </w:r>
      <w:r w:rsidRPr="003F7B72">
        <w:rPr>
          <w:rFonts w:cs="Times New Roman"/>
        </w:rPr>
        <w:t>—more</w:t>
      </w:r>
      <w:r w:rsidR="003F7B72" w:rsidRPr="003F7B72">
        <w:rPr>
          <w:rFonts w:cs="Times New Roman"/>
        </w:rPr>
        <w:t xml:space="preserve"> </w:t>
      </w:r>
      <w:r w:rsidRPr="003F7B72">
        <w:rPr>
          <w:rFonts w:cs="Times New Roman"/>
        </w:rPr>
        <w:t>than usual.</w:t>
      </w:r>
    </w:p>
    <w:p w:rsidR="003F7B72" w:rsidRPr="003F7B72" w:rsidRDefault="003F7B72" w:rsidP="003F7B72">
      <w:pPr>
        <w:pStyle w:val="ListParagraph"/>
        <w:rPr>
          <w:rFonts w:cs="Times New Roman"/>
        </w:rPr>
      </w:pPr>
    </w:p>
    <w:p w:rsidR="00F17AF1" w:rsidRPr="003157C3" w:rsidRDefault="002953BE" w:rsidP="002953B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</w:rPr>
      </w:pPr>
      <w:bookmarkStart w:id="0" w:name="_GoBack"/>
      <w:bookmarkEnd w:id="0"/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 wp14:anchorId="618614E7" wp14:editId="7642B94B">
            <wp:extent cx="1834243" cy="1828800"/>
            <wp:effectExtent l="0" t="0" r="0" b="0"/>
            <wp:docPr id="2" name="Picture 2" descr="https://encrypted-tbn2.gstatic.com/images?q=tbn:ANd9GcT3-JW9BCgIQp9pUJ7sMXooihoEryINNgf_TsUAZ2jpQWmLeZ3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3-JW9BCgIQp9pUJ7sMXooihoEryINNgf_TsUAZ2jpQWmLeZ3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243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7AF1" w:rsidRPr="003157C3" w:rsidSect="003157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3BE" w:rsidRDefault="002953BE" w:rsidP="002953BE">
      <w:pPr>
        <w:spacing w:after="0" w:line="240" w:lineRule="auto"/>
      </w:pPr>
      <w:r>
        <w:separator/>
      </w:r>
    </w:p>
  </w:endnote>
  <w:endnote w:type="continuationSeparator" w:id="0">
    <w:p w:rsidR="002953BE" w:rsidRDefault="002953BE" w:rsidP="00295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3BE" w:rsidRDefault="002953BE" w:rsidP="002953BE">
      <w:pPr>
        <w:spacing w:after="0" w:line="240" w:lineRule="auto"/>
      </w:pPr>
      <w:r>
        <w:separator/>
      </w:r>
    </w:p>
  </w:footnote>
  <w:footnote w:type="continuationSeparator" w:id="0">
    <w:p w:rsidR="002953BE" w:rsidRDefault="002953BE" w:rsidP="00295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6FE1"/>
    <w:multiLevelType w:val="hybridMultilevel"/>
    <w:tmpl w:val="A2228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A06FE"/>
    <w:multiLevelType w:val="hybridMultilevel"/>
    <w:tmpl w:val="2D8220BA"/>
    <w:lvl w:ilvl="0" w:tplc="A6B63FE8">
      <w:start w:val="1"/>
      <w:numFmt w:val="lowerLetter"/>
      <w:lvlText w:val="%1."/>
      <w:lvlJc w:val="left"/>
      <w:pPr>
        <w:ind w:left="1650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F13AE4"/>
    <w:multiLevelType w:val="hybridMultilevel"/>
    <w:tmpl w:val="B058BDD2"/>
    <w:lvl w:ilvl="0" w:tplc="74DEEC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2E2CCE"/>
    <w:multiLevelType w:val="hybridMultilevel"/>
    <w:tmpl w:val="105874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8C2B32"/>
    <w:multiLevelType w:val="hybridMultilevel"/>
    <w:tmpl w:val="B8CAC70A"/>
    <w:lvl w:ilvl="0" w:tplc="AD68EC1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E06"/>
    <w:rsid w:val="002953BE"/>
    <w:rsid w:val="002C3253"/>
    <w:rsid w:val="002C44B5"/>
    <w:rsid w:val="003157C3"/>
    <w:rsid w:val="003533F8"/>
    <w:rsid w:val="003E11A3"/>
    <w:rsid w:val="003F7B72"/>
    <w:rsid w:val="0041411A"/>
    <w:rsid w:val="004C5A8F"/>
    <w:rsid w:val="00735E65"/>
    <w:rsid w:val="00762CD7"/>
    <w:rsid w:val="00766887"/>
    <w:rsid w:val="009415ED"/>
    <w:rsid w:val="009A6FCE"/>
    <w:rsid w:val="00A54753"/>
    <w:rsid w:val="00BA5204"/>
    <w:rsid w:val="00C77FED"/>
    <w:rsid w:val="00C85C5C"/>
    <w:rsid w:val="00E26CAC"/>
    <w:rsid w:val="00E32A8B"/>
    <w:rsid w:val="00EB7E06"/>
    <w:rsid w:val="00F17AF1"/>
    <w:rsid w:val="00F84F7C"/>
    <w:rsid w:val="00FC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4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6C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5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3BE"/>
  </w:style>
  <w:style w:type="paragraph" w:styleId="Footer">
    <w:name w:val="footer"/>
    <w:basedOn w:val="Normal"/>
    <w:link w:val="FooterChar"/>
    <w:uiPriority w:val="99"/>
    <w:unhideWhenUsed/>
    <w:rsid w:val="00295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3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4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6C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5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3BE"/>
  </w:style>
  <w:style w:type="paragraph" w:styleId="Footer">
    <w:name w:val="footer"/>
    <w:basedOn w:val="Normal"/>
    <w:link w:val="FooterChar"/>
    <w:uiPriority w:val="99"/>
    <w:unhideWhenUsed/>
    <w:rsid w:val="00295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hl=en&amp;biw=1280&amp;bih=651&amp;tbm=isch&amp;tbnid=IQuiqrIg4eDRYM:&amp;imgrefurl=http://www.chicagonow.com/fitness-at-home/2011/08/do-nutritious-cookies-exist-cookie-wars/&amp;docid=MAx9O8CWVzPbkM&amp;imgurl=http://www.chicagonow.com/fitness-at-home/files/2011/08/chocolate_cookies.jpg&amp;w=347&amp;h=346&amp;ei=Kbx_UcbqDsL94AOo4YH4Aw&amp;zoom=1&amp;ved=1t:3588,r:12,s:0,i:198&amp;iact=rc&amp;dur=1692&amp;page=1&amp;tbnh=177&amp;tbnw=162&amp;start=0&amp;ndsp=17&amp;tx=67&amp;ty=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848CAB45</Template>
  <TotalTime>1</TotalTime>
  <Pages>4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Fort Smith Public Schools</Company>
  <LinksUpToDate>false</LinksUpToDate>
  <CharactersWithSpaces>11315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Minnick</dc:creator>
  <cp:lastModifiedBy>Failla, Lisa</cp:lastModifiedBy>
  <cp:revision>2</cp:revision>
  <cp:lastPrinted>2013-04-30T12:47:00Z</cp:lastPrinted>
  <dcterms:created xsi:type="dcterms:W3CDTF">2013-04-30T12:49:00Z</dcterms:created>
  <dcterms:modified xsi:type="dcterms:W3CDTF">2013-04-30T12:49:00Z</dcterms:modified>
</cp:coreProperties>
</file>